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>
      <w:bookmarkStart w:id="0" w:name="_GoBack"/>
      <w:bookmarkEnd w:id="0"/>
    </w:p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053D9E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9A7EC0">
              <w:t xml:space="preserve"> </w:t>
            </w:r>
            <w:r w:rsidR="009A7EC0" w:rsidRPr="009B790A">
              <w:rPr>
                <w:b/>
              </w:rPr>
              <w:t>„</w:t>
            </w:r>
            <w:r w:rsidR="00A30E0C" w:rsidRPr="00A30E0C">
              <w:rPr>
                <w:b/>
              </w:rPr>
              <w:t>X</w:t>
            </w:r>
            <w:r w:rsidR="00E86B56">
              <w:rPr>
                <w:b/>
              </w:rPr>
              <w:t xml:space="preserve">I </w:t>
            </w:r>
            <w:r w:rsidR="00E86B56">
              <w:rPr>
                <w:b/>
                <w:bCs/>
                <w:sz w:val="23"/>
                <w:szCs w:val="23"/>
              </w:rPr>
              <w:t>Beschäftigte in Gesundheitsberufen</w:t>
            </w:r>
            <w:r w:rsidR="00053D9E">
              <w:rPr>
                <w:b/>
                <w:bCs/>
                <w:sz w:val="23"/>
                <w:szCs w:val="23"/>
              </w:rPr>
              <w:t xml:space="preserve"> </w:t>
            </w:r>
            <w:r w:rsidR="007B78B1">
              <w:rPr>
                <w:b/>
                <w:bCs/>
                <w:sz w:val="23"/>
                <w:szCs w:val="23"/>
              </w:rPr>
              <w:t>0</w:t>
            </w:r>
            <w:r w:rsidR="00053D9E" w:rsidRPr="00053D9E">
              <w:rPr>
                <w:b/>
                <w:sz w:val="23"/>
                <w:szCs w:val="23"/>
              </w:rPr>
              <w:t xml:space="preserve">5. </w:t>
            </w:r>
            <w:r w:rsidR="00053D9E" w:rsidRPr="00053D9E">
              <w:rPr>
                <w:b/>
                <w:bCs/>
                <w:sz w:val="23"/>
                <w:szCs w:val="23"/>
              </w:rPr>
              <w:t>Diätassistentinnen</w:t>
            </w:r>
            <w:r w:rsidR="00053D9E">
              <w:rPr>
                <w:b/>
                <w:bCs/>
                <w:sz w:val="23"/>
                <w:szCs w:val="23"/>
              </w:rPr>
              <w:t>/Diätassistenten</w:t>
            </w:r>
            <w:r w:rsidR="009A7EC0" w:rsidRPr="009B790A">
              <w:rPr>
                <w:b/>
              </w:rPr>
              <w:t>“</w:t>
            </w:r>
          </w:p>
        </w:tc>
      </w:tr>
      <w:tr w:rsidR="009A7EC0" w:rsidRPr="0001508F" w:rsidTr="009A7EC0">
        <w:tc>
          <w:tcPr>
            <w:tcW w:w="4786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</w:tc>
        <w:tc>
          <w:tcPr>
            <w:tcW w:w="1701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9A7EC0" w:rsidRPr="0001508F" w:rsidRDefault="009A7EC0" w:rsidP="0071573D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</w:t>
            </w:r>
            <w:r w:rsidRPr="0001508F">
              <w:rPr>
                <w:i/>
              </w:rPr>
              <w:t>gf. Aufstieg</w:t>
            </w:r>
            <w:r w:rsidR="0071573D" w:rsidRPr="0001508F">
              <w:rPr>
                <w:i/>
              </w:rPr>
              <w:t>)</w:t>
            </w:r>
          </w:p>
        </w:tc>
        <w:tc>
          <w:tcPr>
            <w:tcW w:w="1559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053D9E" w:rsidRPr="00A35D39" w:rsidTr="00D92AFD">
        <w:tc>
          <w:tcPr>
            <w:tcW w:w="4786" w:type="dxa"/>
          </w:tcPr>
          <w:p w:rsidR="00053D9E" w:rsidRPr="00B65B9B" w:rsidRDefault="00053D9E" w:rsidP="00053D9E">
            <w:pPr>
              <w:spacing w:before="120" w:after="120"/>
            </w:pPr>
            <w:r w:rsidRPr="00053D9E">
              <w:t>Beschäftigte in der Tätigkeit von Diätassistentinnen</w:t>
            </w:r>
            <w:r>
              <w:t>/-</w:t>
            </w:r>
            <w:r w:rsidRPr="00053D9E">
              <w:t xml:space="preserve">assistenten. </w:t>
            </w:r>
          </w:p>
        </w:tc>
        <w:tc>
          <w:tcPr>
            <w:tcW w:w="1701" w:type="dxa"/>
          </w:tcPr>
          <w:p w:rsidR="00053D9E" w:rsidRPr="007B78B1" w:rsidRDefault="007B78B1" w:rsidP="000763AE">
            <w:pPr>
              <w:spacing w:before="120" w:after="120"/>
            </w:pPr>
            <w:r w:rsidRPr="007B78B1">
              <w:t>VIII Fgr. 5</w:t>
            </w:r>
            <w:r w:rsidRPr="007B78B1">
              <w:br/>
            </w:r>
            <w:r w:rsidRPr="007B78B1">
              <w:rPr>
                <w:i/>
                <w:sz w:val="20"/>
                <w:szCs w:val="20"/>
              </w:rPr>
              <w:t xml:space="preserve">(VII </w:t>
            </w:r>
            <w:proofErr w:type="spellStart"/>
            <w:r w:rsidRPr="007B78B1">
              <w:rPr>
                <w:i/>
                <w:sz w:val="20"/>
                <w:szCs w:val="20"/>
              </w:rPr>
              <w:t>Bew</w:t>
            </w:r>
            <w:proofErr w:type="spellEnd"/>
            <w:r w:rsidRPr="007B78B1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053D9E" w:rsidRPr="007B78B1" w:rsidRDefault="007B78B1" w:rsidP="007B78B1">
            <w:pPr>
              <w:spacing w:before="120" w:after="120"/>
            </w:pPr>
            <w:r w:rsidRPr="007B78B1">
              <w:t>EG 3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(EG 5)</w:t>
            </w:r>
          </w:p>
        </w:tc>
        <w:tc>
          <w:tcPr>
            <w:tcW w:w="1559" w:type="dxa"/>
            <w:shd w:val="clear" w:color="auto" w:fill="auto"/>
          </w:tcPr>
          <w:p w:rsidR="00053D9E" w:rsidRPr="00A35D39" w:rsidRDefault="00053D9E" w:rsidP="000763AE">
            <w:pPr>
              <w:spacing w:before="120" w:after="120"/>
              <w:rPr>
                <w:b/>
              </w:rPr>
            </w:pPr>
            <w:r w:rsidRPr="007B78B1">
              <w:rPr>
                <w:b/>
                <w:color w:val="FF0000"/>
              </w:rPr>
              <w:t>EG 5</w:t>
            </w:r>
          </w:p>
        </w:tc>
      </w:tr>
      <w:tr w:rsidR="00053D9E" w:rsidRPr="00B65B9B" w:rsidTr="00542DB3">
        <w:tc>
          <w:tcPr>
            <w:tcW w:w="4786" w:type="dxa"/>
          </w:tcPr>
          <w:p w:rsidR="00053D9E" w:rsidRPr="00B65B9B" w:rsidRDefault="00053D9E" w:rsidP="00053D9E">
            <w:pPr>
              <w:spacing w:before="120" w:after="120"/>
            </w:pPr>
            <w:r w:rsidRPr="00053D9E">
              <w:t xml:space="preserve">Staatlich anerkannte Diätassistentinnen und </w:t>
            </w:r>
            <w:r>
              <w:t>Diätassistenten mit entsprechen</w:t>
            </w:r>
            <w:r w:rsidRPr="00053D9E">
              <w:t xml:space="preserve">der Tätigkeit. </w:t>
            </w:r>
          </w:p>
        </w:tc>
        <w:tc>
          <w:tcPr>
            <w:tcW w:w="1701" w:type="dxa"/>
          </w:tcPr>
          <w:p w:rsidR="00053D9E" w:rsidRPr="007B78B1" w:rsidRDefault="007B78B1" w:rsidP="007B78B1">
            <w:pPr>
              <w:spacing w:before="120" w:after="120"/>
            </w:pPr>
            <w:proofErr w:type="spellStart"/>
            <w:r>
              <w:t>VIb</w:t>
            </w:r>
            <w:proofErr w:type="spellEnd"/>
            <w:r>
              <w:t xml:space="preserve"> Fgr. 16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</w:t>
            </w:r>
            <w:proofErr w:type="spellStart"/>
            <w:r w:rsidRPr="007B78B1">
              <w:rPr>
                <w:i/>
                <w:sz w:val="20"/>
                <w:szCs w:val="20"/>
              </w:rPr>
              <w:t>Vc</w:t>
            </w:r>
            <w:proofErr w:type="spellEnd"/>
            <w:r w:rsidRPr="007B78B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7B78B1">
              <w:rPr>
                <w:i/>
                <w:sz w:val="20"/>
                <w:szCs w:val="20"/>
              </w:rPr>
              <w:t>Bew</w:t>
            </w:r>
            <w:proofErr w:type="spellEnd"/>
            <w:r w:rsidRPr="007B78B1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053D9E" w:rsidRPr="007B78B1" w:rsidRDefault="007B78B1" w:rsidP="000763AE">
            <w:pPr>
              <w:spacing w:before="120" w:after="120"/>
            </w:pPr>
            <w:r>
              <w:t>EG 6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(EG 8)</w:t>
            </w:r>
          </w:p>
        </w:tc>
        <w:tc>
          <w:tcPr>
            <w:tcW w:w="1559" w:type="dxa"/>
            <w:shd w:val="clear" w:color="auto" w:fill="auto"/>
          </w:tcPr>
          <w:p w:rsidR="00053D9E" w:rsidRPr="00B65B9B" w:rsidRDefault="00053D9E" w:rsidP="000763AE">
            <w:pPr>
              <w:spacing w:before="120" w:after="120"/>
              <w:rPr>
                <w:b/>
              </w:rPr>
            </w:pPr>
            <w:r w:rsidRPr="007B78B1">
              <w:rPr>
                <w:b/>
                <w:color w:val="FF0000"/>
              </w:rPr>
              <w:t>EG 7</w:t>
            </w:r>
          </w:p>
        </w:tc>
      </w:tr>
      <w:tr w:rsidR="007B78B1" w:rsidRPr="00C57D48" w:rsidTr="008C2143">
        <w:tc>
          <w:tcPr>
            <w:tcW w:w="4786" w:type="dxa"/>
          </w:tcPr>
          <w:p w:rsidR="007B78B1" w:rsidRPr="00053D9E" w:rsidRDefault="007B78B1" w:rsidP="00053D9E">
            <w:pPr>
              <w:spacing w:before="120" w:after="120"/>
            </w:pPr>
            <w:r>
              <w:t>m</w:t>
            </w:r>
            <w:r w:rsidRPr="00053D9E">
              <w:t>ind</w:t>
            </w:r>
            <w:r>
              <w:t>. 1/4</w:t>
            </w:r>
            <w:r w:rsidRPr="00053D9E">
              <w:t xml:space="preserve"> schwierige Aufgaben</w:t>
            </w:r>
          </w:p>
          <w:p w:rsidR="007B78B1" w:rsidRPr="00B65B9B" w:rsidRDefault="007B78B1" w:rsidP="00053D9E">
            <w:pPr>
              <w:spacing w:before="120" w:after="120"/>
            </w:pPr>
            <w:r w:rsidRPr="00053D9E">
              <w:t xml:space="preserve">(Hierzu Protokollerklärung) </w:t>
            </w:r>
          </w:p>
        </w:tc>
        <w:tc>
          <w:tcPr>
            <w:tcW w:w="1701" w:type="dxa"/>
          </w:tcPr>
          <w:p w:rsidR="007B78B1" w:rsidRPr="007B78B1" w:rsidRDefault="007B78B1" w:rsidP="001B5ECE">
            <w:pPr>
              <w:spacing w:before="120" w:after="120"/>
            </w:pPr>
            <w:proofErr w:type="spellStart"/>
            <w:r>
              <w:t>VIb</w:t>
            </w:r>
            <w:proofErr w:type="spellEnd"/>
            <w:r>
              <w:t xml:space="preserve"> Fgr. 15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</w:t>
            </w:r>
            <w:proofErr w:type="spellStart"/>
            <w:r w:rsidRPr="007B78B1">
              <w:rPr>
                <w:i/>
                <w:sz w:val="20"/>
                <w:szCs w:val="20"/>
              </w:rPr>
              <w:t>Vc</w:t>
            </w:r>
            <w:proofErr w:type="spellEnd"/>
            <w:r w:rsidRPr="007B78B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7B78B1">
              <w:rPr>
                <w:i/>
                <w:sz w:val="20"/>
                <w:szCs w:val="20"/>
              </w:rPr>
              <w:t>Bew</w:t>
            </w:r>
            <w:proofErr w:type="spellEnd"/>
            <w:r w:rsidRPr="007B78B1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7B78B1" w:rsidRPr="007B78B1" w:rsidRDefault="007B78B1" w:rsidP="001B5ECE">
            <w:pPr>
              <w:spacing w:before="120" w:after="120"/>
            </w:pPr>
            <w:r>
              <w:t>EG 6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(EG 8)</w:t>
            </w:r>
          </w:p>
        </w:tc>
        <w:tc>
          <w:tcPr>
            <w:tcW w:w="1559" w:type="dxa"/>
            <w:shd w:val="clear" w:color="auto" w:fill="auto"/>
          </w:tcPr>
          <w:p w:rsidR="007B78B1" w:rsidRPr="007B78B1" w:rsidRDefault="007B78B1" w:rsidP="00540807">
            <w:pPr>
              <w:spacing w:before="120" w:after="120"/>
              <w:rPr>
                <w:b/>
              </w:rPr>
            </w:pPr>
            <w:r w:rsidRPr="007B78B1">
              <w:rPr>
                <w:b/>
                <w:color w:val="FF0000"/>
              </w:rPr>
              <w:t>EG 8</w:t>
            </w:r>
          </w:p>
        </w:tc>
      </w:tr>
      <w:tr w:rsidR="007B78B1" w:rsidTr="00196533">
        <w:tc>
          <w:tcPr>
            <w:tcW w:w="4786" w:type="dxa"/>
          </w:tcPr>
          <w:p w:rsidR="007B78B1" w:rsidRPr="00053D9E" w:rsidRDefault="007B78B1" w:rsidP="00053D9E">
            <w:pPr>
              <w:spacing w:before="120" w:after="120"/>
            </w:pPr>
            <w:r>
              <w:t xml:space="preserve">(50%) </w:t>
            </w:r>
            <w:r w:rsidRPr="00053D9E">
              <w:t>schwierige Aufgaben</w:t>
            </w:r>
          </w:p>
          <w:p w:rsidR="007B78B1" w:rsidRPr="00540807" w:rsidRDefault="007B78B1" w:rsidP="007B78B1">
            <w:pPr>
              <w:spacing w:before="120" w:after="120"/>
              <w:rPr>
                <w:b/>
              </w:rPr>
            </w:pPr>
            <w:r w:rsidRPr="00053D9E">
              <w:t xml:space="preserve">(Hierzu Protokollerklärung) </w:t>
            </w:r>
          </w:p>
        </w:tc>
        <w:tc>
          <w:tcPr>
            <w:tcW w:w="1701" w:type="dxa"/>
          </w:tcPr>
          <w:p w:rsidR="007B78B1" w:rsidRPr="007B78B1" w:rsidRDefault="007B78B1" w:rsidP="00812D1B">
            <w:pPr>
              <w:spacing w:before="120" w:after="120"/>
            </w:pPr>
            <w:proofErr w:type="spellStart"/>
            <w:r>
              <w:t>Vc</w:t>
            </w:r>
            <w:proofErr w:type="spellEnd"/>
            <w:r>
              <w:t xml:space="preserve"> Fgr. 10</w:t>
            </w:r>
            <w:r w:rsidR="006877F5">
              <w:br/>
            </w:r>
            <w:r w:rsidR="006877F5" w:rsidRPr="006877F5">
              <w:rPr>
                <w:i/>
                <w:sz w:val="20"/>
                <w:szCs w:val="20"/>
              </w:rPr>
              <w:t>(</w:t>
            </w:r>
            <w:proofErr w:type="spellStart"/>
            <w:r w:rsidR="006877F5" w:rsidRPr="006877F5">
              <w:rPr>
                <w:i/>
                <w:sz w:val="20"/>
                <w:szCs w:val="20"/>
              </w:rPr>
              <w:t>Vb</w:t>
            </w:r>
            <w:proofErr w:type="spellEnd"/>
            <w:r w:rsidR="006877F5" w:rsidRPr="006877F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6877F5" w:rsidRPr="006877F5">
              <w:rPr>
                <w:i/>
                <w:sz w:val="20"/>
                <w:szCs w:val="20"/>
              </w:rPr>
              <w:t>Bew</w:t>
            </w:r>
            <w:proofErr w:type="spellEnd"/>
            <w:r w:rsidR="006877F5" w:rsidRPr="006877F5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7B78B1" w:rsidRPr="007B78B1" w:rsidRDefault="00C26044" w:rsidP="00C26044">
            <w:pPr>
              <w:spacing w:before="120" w:after="120"/>
            </w:pPr>
            <w:r w:rsidRPr="00C26044">
              <w:t xml:space="preserve">EG </w:t>
            </w:r>
            <w:r>
              <w:t>8</w:t>
            </w:r>
            <w:r w:rsidRPr="00C26044">
              <w:br/>
            </w:r>
            <w:r w:rsidRPr="00C26044">
              <w:rPr>
                <w:i/>
                <w:sz w:val="20"/>
                <w:szCs w:val="20"/>
              </w:rPr>
              <w:t xml:space="preserve">(EG </w:t>
            </w:r>
            <w:r>
              <w:rPr>
                <w:i/>
                <w:sz w:val="20"/>
                <w:szCs w:val="20"/>
              </w:rPr>
              <w:t>9 -klein-</w:t>
            </w:r>
            <w:r w:rsidRPr="00C26044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7B78B1" w:rsidRPr="004453B5" w:rsidRDefault="007B78B1" w:rsidP="00BE1E9C">
            <w:pPr>
              <w:spacing w:before="120" w:after="120"/>
              <w:rPr>
                <w:b/>
              </w:rPr>
            </w:pPr>
            <w:r w:rsidRPr="007B78B1">
              <w:rPr>
                <w:b/>
                <w:color w:val="FF0000"/>
              </w:rPr>
              <w:t>EG 9a</w:t>
            </w:r>
          </w:p>
        </w:tc>
      </w:tr>
      <w:tr w:rsidR="00C26044" w:rsidRPr="00576A8F" w:rsidTr="00FB7A42">
        <w:tc>
          <w:tcPr>
            <w:tcW w:w="4786" w:type="dxa"/>
          </w:tcPr>
          <w:p w:rsidR="00C26044" w:rsidRPr="00E52816" w:rsidRDefault="00C26044" w:rsidP="007B78B1">
            <w:pPr>
              <w:spacing w:before="120" w:after="120"/>
              <w:rPr>
                <w:szCs w:val="22"/>
              </w:rPr>
            </w:pPr>
            <w:r w:rsidRPr="00053D9E">
              <w:t>Beschäftigte der E</w:t>
            </w:r>
            <w:r>
              <w:t>G</w:t>
            </w:r>
            <w:r w:rsidRPr="00053D9E">
              <w:t xml:space="preserve"> 7 mit Fortbildung zu</w:t>
            </w:r>
            <w:r>
              <w:t>m/zur</w:t>
            </w:r>
            <w:r w:rsidRPr="00053D9E">
              <w:t xml:space="preserve"> Ernährungsberater</w:t>
            </w:r>
            <w:r>
              <w:t>/</w:t>
            </w:r>
            <w:r w:rsidRPr="00053D9E">
              <w:t>in oder mit vergleichbarer Fortbildung (z.B. Diabetesberater</w:t>
            </w:r>
            <w:r>
              <w:t>/</w:t>
            </w:r>
            <w:r w:rsidRPr="00053D9E">
              <w:t xml:space="preserve">in und entsprechender Tätigkeit. </w:t>
            </w:r>
          </w:p>
        </w:tc>
        <w:tc>
          <w:tcPr>
            <w:tcW w:w="1701" w:type="dxa"/>
          </w:tcPr>
          <w:p w:rsidR="00C26044" w:rsidRPr="00C26044" w:rsidRDefault="00C26044" w:rsidP="000763AE">
            <w:pPr>
              <w:spacing w:before="120" w:after="120"/>
            </w:pPr>
            <w:proofErr w:type="spellStart"/>
            <w:r w:rsidRPr="00C26044">
              <w:t>Vb</w:t>
            </w:r>
            <w:proofErr w:type="spellEnd"/>
            <w:r w:rsidRPr="00C26044">
              <w:t xml:space="preserve"> Fgr. 9</w:t>
            </w:r>
            <w:r>
              <w:br/>
            </w:r>
            <w:r w:rsidRPr="00C26044">
              <w:rPr>
                <w:i/>
                <w:sz w:val="20"/>
                <w:szCs w:val="20"/>
              </w:rPr>
              <w:t>(</w:t>
            </w:r>
            <w:proofErr w:type="spellStart"/>
            <w:r w:rsidRPr="00C26044">
              <w:rPr>
                <w:i/>
                <w:sz w:val="20"/>
                <w:szCs w:val="20"/>
              </w:rPr>
              <w:t>IVb</w:t>
            </w:r>
            <w:proofErr w:type="spellEnd"/>
            <w:r w:rsidRPr="00C26044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C26044">
              <w:rPr>
                <w:i/>
                <w:sz w:val="20"/>
                <w:szCs w:val="20"/>
              </w:rPr>
              <w:t>Bew</w:t>
            </w:r>
            <w:proofErr w:type="spellEnd"/>
            <w:r w:rsidRPr="00C26044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C26044" w:rsidRPr="00C26044" w:rsidRDefault="00C26044" w:rsidP="00C26044">
            <w:pPr>
              <w:spacing w:before="120" w:after="120"/>
            </w:pPr>
            <w:r w:rsidRPr="00C26044">
              <w:t xml:space="preserve">EG </w:t>
            </w:r>
            <w:r>
              <w:t>8</w:t>
            </w:r>
            <w:r w:rsidRPr="00C26044">
              <w:br/>
            </w:r>
            <w:r w:rsidRPr="00C26044">
              <w:rPr>
                <w:i/>
                <w:sz w:val="20"/>
                <w:szCs w:val="20"/>
              </w:rPr>
              <w:t xml:space="preserve">(EG </w:t>
            </w:r>
            <w:r>
              <w:rPr>
                <w:i/>
                <w:sz w:val="20"/>
                <w:szCs w:val="20"/>
              </w:rPr>
              <w:t>9 -klein-</w:t>
            </w:r>
            <w:r w:rsidRPr="00C26044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C26044" w:rsidRPr="007B78B1" w:rsidRDefault="00C26044" w:rsidP="000763AE">
            <w:pPr>
              <w:spacing w:before="120" w:after="120"/>
              <w:rPr>
                <w:b/>
              </w:rPr>
            </w:pPr>
            <w:r w:rsidRPr="007B78B1">
              <w:rPr>
                <w:b/>
                <w:color w:val="FF0000"/>
              </w:rPr>
              <w:t>EG 9b</w:t>
            </w:r>
          </w:p>
        </w:tc>
      </w:tr>
      <w:tr w:rsidR="007B78B1" w:rsidRPr="00540807" w:rsidTr="0036439B">
        <w:tc>
          <w:tcPr>
            <w:tcW w:w="9747" w:type="dxa"/>
            <w:gridSpan w:val="4"/>
          </w:tcPr>
          <w:p w:rsidR="007B78B1" w:rsidRPr="00053D9E" w:rsidRDefault="007B78B1" w:rsidP="00053D9E">
            <w:pPr>
              <w:spacing w:before="120" w:after="120"/>
            </w:pPr>
            <w:r w:rsidRPr="00053D9E">
              <w:t xml:space="preserve">Protokollerklärung: </w:t>
            </w:r>
          </w:p>
          <w:p w:rsidR="007B78B1" w:rsidRPr="00540807" w:rsidRDefault="007B78B1" w:rsidP="007B78B1">
            <w:pPr>
              <w:spacing w:before="120" w:after="120"/>
            </w:pPr>
            <w:r w:rsidRPr="00053D9E">
              <w:t>Schwierige Aufgaben sind z.B. Diätberatung von einzelnen Patientinnen</w:t>
            </w:r>
            <w:r>
              <w:t>/</w:t>
            </w:r>
            <w:r w:rsidRPr="00053D9E">
              <w:t xml:space="preserve"> Patienten, selbstständige Durchführung von Ernährungserhebungen, Mitarbeit bei Grundlagenforschung im Fachbereich klinische Ernährungslehre, Herstellung und Berechnung spezifischer Diätformen bei </w:t>
            </w:r>
            <w:proofErr w:type="spellStart"/>
            <w:r w:rsidRPr="00053D9E">
              <w:t>dekompensierten</w:t>
            </w:r>
            <w:proofErr w:type="spellEnd"/>
            <w:r w:rsidRPr="00053D9E">
              <w:t xml:space="preserve"> Leberzirrhosen, Niereninsuffizienz, </w:t>
            </w:r>
            <w:proofErr w:type="spellStart"/>
            <w:r w:rsidRPr="00053D9E">
              <w:t>Hyperlipidämien</w:t>
            </w:r>
            <w:proofErr w:type="spellEnd"/>
            <w:r w:rsidRPr="00053D9E">
              <w:t xml:space="preserve">, Stoffwechsel-Bilanz-Studien, Mal-digestion und Malabsorption, nach </w:t>
            </w:r>
            <w:proofErr w:type="spellStart"/>
            <w:r w:rsidRPr="00053D9E">
              <w:t>Shuntoperationen</w:t>
            </w:r>
            <w:proofErr w:type="spellEnd"/>
            <w:r w:rsidRPr="00053D9E">
              <w:t>, Kalzium-Test-Diäten, spezielle Anfertigung von Sonderernährung für Patienten auf Intensiv- und Wachstationen.</w:t>
            </w:r>
          </w:p>
        </w:tc>
      </w:tr>
    </w:tbl>
    <w:p w:rsidR="00C26044" w:rsidRDefault="00C26044">
      <w:r>
        <w:br w:type="page"/>
      </w:r>
    </w:p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A653D3" w:rsidRPr="00C26044" w:rsidTr="0055228A">
        <w:tc>
          <w:tcPr>
            <w:tcW w:w="4786" w:type="dxa"/>
          </w:tcPr>
          <w:p w:rsidR="00A653D3" w:rsidRPr="00C26044" w:rsidRDefault="00C26044" w:rsidP="00A653D3">
            <w:pPr>
              <w:spacing w:before="120" w:after="120"/>
              <w:rPr>
                <w:b/>
                <w:szCs w:val="22"/>
              </w:rPr>
            </w:pPr>
            <w:r w:rsidRPr="00C26044">
              <w:rPr>
                <w:b/>
                <w:szCs w:val="22"/>
              </w:rPr>
              <w:lastRenderedPageBreak/>
              <w:t>Weitere Merkmale</w:t>
            </w:r>
          </w:p>
        </w:tc>
        <w:tc>
          <w:tcPr>
            <w:tcW w:w="1701" w:type="dxa"/>
          </w:tcPr>
          <w:p w:rsidR="00A653D3" w:rsidRPr="00C26044" w:rsidRDefault="00A653D3" w:rsidP="000763AE">
            <w:pPr>
              <w:spacing w:before="120" w:after="120"/>
              <w:rPr>
                <w:b/>
              </w:rPr>
            </w:pPr>
          </w:p>
        </w:tc>
        <w:tc>
          <w:tcPr>
            <w:tcW w:w="1701" w:type="dxa"/>
          </w:tcPr>
          <w:p w:rsidR="00A653D3" w:rsidRPr="00C26044" w:rsidRDefault="00A653D3" w:rsidP="000763AE">
            <w:pPr>
              <w:spacing w:before="120" w:after="120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A653D3" w:rsidRPr="00C26044" w:rsidRDefault="00A653D3" w:rsidP="000763AE">
            <w:pPr>
              <w:spacing w:before="120" w:after="120"/>
              <w:rPr>
                <w:b/>
              </w:rPr>
            </w:pPr>
          </w:p>
        </w:tc>
      </w:tr>
      <w:tr w:rsidR="001C6BC7" w:rsidRPr="00576A8F" w:rsidTr="000763AE">
        <w:tc>
          <w:tcPr>
            <w:tcW w:w="4786" w:type="dxa"/>
          </w:tcPr>
          <w:p w:rsidR="001C6BC7" w:rsidRPr="001C6BC7" w:rsidRDefault="001C6BC7" w:rsidP="000763AE">
            <w:pPr>
              <w:spacing w:before="120" w:after="120"/>
              <w:rPr>
                <w:b/>
                <w:szCs w:val="22"/>
              </w:rPr>
            </w:pPr>
            <w:r w:rsidRPr="001C6BC7">
              <w:rPr>
                <w:b/>
                <w:szCs w:val="22"/>
              </w:rPr>
              <w:t>Diätküchenleiter/in</w:t>
            </w:r>
          </w:p>
          <w:p w:rsidR="001C6BC7" w:rsidRPr="00A653D3" w:rsidRDefault="001C6BC7" w:rsidP="000763AE">
            <w:pPr>
              <w:spacing w:before="120" w:after="120"/>
              <w:rPr>
                <w:szCs w:val="22"/>
              </w:rPr>
            </w:pPr>
            <w:r w:rsidRPr="00A653D3">
              <w:rPr>
                <w:szCs w:val="22"/>
              </w:rPr>
              <w:t>(Hierzu Protokollerkl</w:t>
            </w:r>
            <w:r>
              <w:rPr>
                <w:szCs w:val="22"/>
              </w:rPr>
              <w:t>ä</w:t>
            </w:r>
            <w:r w:rsidRPr="00A653D3">
              <w:rPr>
                <w:szCs w:val="22"/>
              </w:rPr>
              <w:t>rung Nr. 15)</w:t>
            </w:r>
          </w:p>
        </w:tc>
        <w:tc>
          <w:tcPr>
            <w:tcW w:w="1701" w:type="dxa"/>
          </w:tcPr>
          <w:p w:rsidR="001C6BC7" w:rsidRPr="00A653D3" w:rsidRDefault="001C6BC7" w:rsidP="000763AE">
            <w:pPr>
              <w:spacing w:before="120" w:after="120"/>
            </w:pPr>
            <w:proofErr w:type="spellStart"/>
            <w:r w:rsidRPr="00A653D3">
              <w:t>VIb</w:t>
            </w:r>
            <w:proofErr w:type="spellEnd"/>
            <w:r w:rsidRPr="00A653D3">
              <w:t xml:space="preserve"> Fgr. 14</w:t>
            </w:r>
            <w:r>
              <w:br/>
            </w:r>
            <w:r w:rsidRPr="006877F5">
              <w:rPr>
                <w:i/>
                <w:sz w:val="20"/>
                <w:szCs w:val="20"/>
              </w:rPr>
              <w:t>(</w:t>
            </w:r>
            <w:proofErr w:type="spellStart"/>
            <w:r w:rsidRPr="006877F5">
              <w:rPr>
                <w:i/>
                <w:sz w:val="20"/>
                <w:szCs w:val="20"/>
              </w:rPr>
              <w:t>Vc</w:t>
            </w:r>
            <w:proofErr w:type="spellEnd"/>
            <w:r w:rsidRPr="006877F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6877F5">
              <w:rPr>
                <w:i/>
                <w:sz w:val="20"/>
                <w:szCs w:val="20"/>
              </w:rPr>
              <w:t>Bew</w:t>
            </w:r>
            <w:proofErr w:type="spellEnd"/>
            <w:r w:rsidRPr="006877F5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1C6BC7" w:rsidRPr="007B78B1" w:rsidRDefault="001C6BC7" w:rsidP="000763AE">
            <w:pPr>
              <w:spacing w:before="120" w:after="120"/>
              <w:rPr>
                <w:b/>
              </w:rPr>
            </w:pPr>
            <w:r w:rsidRPr="00C26044">
              <w:t>EG 6</w:t>
            </w:r>
            <w:r w:rsidRPr="00C26044">
              <w:br/>
            </w:r>
            <w:r w:rsidRPr="00C26044">
              <w:rPr>
                <w:i/>
                <w:sz w:val="20"/>
                <w:szCs w:val="20"/>
              </w:rPr>
              <w:t>(EG 8)</w:t>
            </w:r>
          </w:p>
        </w:tc>
        <w:tc>
          <w:tcPr>
            <w:tcW w:w="1559" w:type="dxa"/>
            <w:shd w:val="clear" w:color="auto" w:fill="auto"/>
          </w:tcPr>
          <w:p w:rsidR="001C6BC7" w:rsidRPr="007B78B1" w:rsidRDefault="001C6BC7" w:rsidP="000763AE">
            <w:pPr>
              <w:spacing w:before="120" w:after="120"/>
              <w:rPr>
                <w:b/>
              </w:rPr>
            </w:pPr>
          </w:p>
        </w:tc>
      </w:tr>
      <w:tr w:rsidR="00FC0956" w:rsidRPr="00576A8F" w:rsidTr="0055228A">
        <w:tc>
          <w:tcPr>
            <w:tcW w:w="4786" w:type="dxa"/>
          </w:tcPr>
          <w:p w:rsidR="00A653D3" w:rsidRPr="00A653D3" w:rsidRDefault="00A653D3" w:rsidP="00A653D3">
            <w:pPr>
              <w:spacing w:before="120" w:after="120"/>
              <w:rPr>
                <w:szCs w:val="22"/>
              </w:rPr>
            </w:pPr>
            <w:r w:rsidRPr="001C6BC7">
              <w:rPr>
                <w:b/>
                <w:szCs w:val="22"/>
              </w:rPr>
              <w:t>Leiter von Diätküchen</w:t>
            </w:r>
            <w:r>
              <w:rPr>
                <w:szCs w:val="22"/>
              </w:rPr>
              <w:t>,</w:t>
            </w:r>
            <w:r w:rsidRPr="00A653D3">
              <w:rPr>
                <w:szCs w:val="22"/>
              </w:rPr>
              <w:t xml:space="preserve"> in denen du</w:t>
            </w:r>
            <w:r>
              <w:rPr>
                <w:szCs w:val="22"/>
              </w:rPr>
              <w:t>rchschnittlich mindestens 50 Diä</w:t>
            </w:r>
            <w:r w:rsidRPr="00A653D3">
              <w:rPr>
                <w:szCs w:val="22"/>
              </w:rPr>
              <w:t>tvollportionen</w:t>
            </w:r>
            <w:r>
              <w:rPr>
                <w:szCs w:val="22"/>
              </w:rPr>
              <w:t xml:space="preserve"> </w:t>
            </w:r>
            <w:r w:rsidRPr="00A653D3">
              <w:rPr>
                <w:szCs w:val="22"/>
              </w:rPr>
              <w:t>t</w:t>
            </w:r>
            <w:r>
              <w:rPr>
                <w:szCs w:val="22"/>
              </w:rPr>
              <w:t>ä</w:t>
            </w:r>
            <w:r w:rsidRPr="00A653D3">
              <w:rPr>
                <w:szCs w:val="22"/>
              </w:rPr>
              <w:t>glich hergestellt werden.</w:t>
            </w:r>
          </w:p>
          <w:p w:rsidR="00FC0956" w:rsidRPr="00E52816" w:rsidRDefault="00A653D3" w:rsidP="00A653D3">
            <w:pPr>
              <w:spacing w:before="120" w:after="120"/>
              <w:rPr>
                <w:szCs w:val="22"/>
              </w:rPr>
            </w:pPr>
            <w:r w:rsidRPr="00A653D3">
              <w:rPr>
                <w:szCs w:val="22"/>
              </w:rPr>
              <w:t>(Hierzu Protokollerkl</w:t>
            </w:r>
            <w:r>
              <w:rPr>
                <w:szCs w:val="22"/>
              </w:rPr>
              <w:t>ä</w:t>
            </w:r>
            <w:r w:rsidRPr="00A653D3">
              <w:rPr>
                <w:szCs w:val="22"/>
              </w:rPr>
              <w:t>rung Nr. 10)</w:t>
            </w:r>
          </w:p>
        </w:tc>
        <w:tc>
          <w:tcPr>
            <w:tcW w:w="1701" w:type="dxa"/>
          </w:tcPr>
          <w:p w:rsidR="00FC0956" w:rsidRPr="00A653D3" w:rsidRDefault="00A653D3" w:rsidP="000763AE">
            <w:pPr>
              <w:spacing w:before="120" w:after="120"/>
            </w:pPr>
            <w:proofErr w:type="spellStart"/>
            <w:r w:rsidRPr="00A653D3">
              <w:t>VIb</w:t>
            </w:r>
            <w:proofErr w:type="spellEnd"/>
            <w:r w:rsidRPr="00A653D3">
              <w:t xml:space="preserve"> </w:t>
            </w:r>
            <w:proofErr w:type="spellStart"/>
            <w:r w:rsidRPr="00A653D3">
              <w:t>FGr</w:t>
            </w:r>
            <w:proofErr w:type="spellEnd"/>
            <w:r w:rsidRPr="00A653D3">
              <w:t>. 12</w:t>
            </w:r>
            <w:r w:rsidR="006877F5">
              <w:br/>
            </w:r>
            <w:r w:rsidR="006877F5" w:rsidRPr="006877F5">
              <w:rPr>
                <w:i/>
                <w:sz w:val="20"/>
                <w:szCs w:val="20"/>
              </w:rPr>
              <w:t>(</w:t>
            </w:r>
            <w:proofErr w:type="spellStart"/>
            <w:r w:rsidR="006877F5" w:rsidRPr="006877F5">
              <w:rPr>
                <w:i/>
                <w:sz w:val="20"/>
                <w:szCs w:val="20"/>
              </w:rPr>
              <w:t>Vc</w:t>
            </w:r>
            <w:proofErr w:type="spellEnd"/>
            <w:r w:rsidR="006877F5" w:rsidRPr="006877F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6877F5" w:rsidRPr="006877F5">
              <w:rPr>
                <w:i/>
                <w:sz w:val="20"/>
                <w:szCs w:val="20"/>
              </w:rPr>
              <w:t>Bew</w:t>
            </w:r>
            <w:proofErr w:type="spellEnd"/>
            <w:r w:rsidR="006877F5" w:rsidRPr="006877F5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FC0956" w:rsidRPr="00C26044" w:rsidRDefault="00C26044" w:rsidP="000763AE">
            <w:pPr>
              <w:spacing w:before="120" w:after="120"/>
            </w:pPr>
            <w:r w:rsidRPr="00C26044">
              <w:t>EG 6</w:t>
            </w:r>
            <w:r w:rsidRPr="00C26044">
              <w:br/>
            </w:r>
            <w:r w:rsidRPr="00C26044">
              <w:rPr>
                <w:i/>
                <w:sz w:val="20"/>
                <w:szCs w:val="20"/>
              </w:rPr>
              <w:t>(EG 8)</w:t>
            </w:r>
          </w:p>
        </w:tc>
        <w:tc>
          <w:tcPr>
            <w:tcW w:w="1559" w:type="dxa"/>
            <w:shd w:val="clear" w:color="auto" w:fill="auto"/>
          </w:tcPr>
          <w:p w:rsidR="00FC0956" w:rsidRPr="007B78B1" w:rsidRDefault="00FC0956" w:rsidP="000763AE">
            <w:pPr>
              <w:spacing w:before="120" w:after="120"/>
              <w:rPr>
                <w:b/>
              </w:rPr>
            </w:pPr>
          </w:p>
        </w:tc>
      </w:tr>
      <w:tr w:rsidR="00A653D3" w:rsidRPr="00576A8F" w:rsidTr="0055228A">
        <w:tc>
          <w:tcPr>
            <w:tcW w:w="4786" w:type="dxa"/>
          </w:tcPr>
          <w:p w:rsidR="00A653D3" w:rsidRPr="00A653D3" w:rsidRDefault="00A653D3" w:rsidP="00A653D3">
            <w:pPr>
              <w:spacing w:before="120" w:after="120"/>
              <w:rPr>
                <w:szCs w:val="22"/>
              </w:rPr>
            </w:pPr>
            <w:r w:rsidRPr="001C6BC7">
              <w:rPr>
                <w:b/>
                <w:szCs w:val="22"/>
              </w:rPr>
              <w:t>Ständige Vertreter von Leiter/innen von Diätküchen</w:t>
            </w:r>
            <w:r w:rsidRPr="00A653D3">
              <w:rPr>
                <w:szCs w:val="22"/>
              </w:rPr>
              <w:t>, in denen</w:t>
            </w:r>
            <w:r>
              <w:rPr>
                <w:szCs w:val="22"/>
              </w:rPr>
              <w:t xml:space="preserve"> </w:t>
            </w:r>
            <w:r w:rsidRPr="00A653D3">
              <w:rPr>
                <w:szCs w:val="22"/>
              </w:rPr>
              <w:t>durchschnittlich mindestens 200 Di</w:t>
            </w:r>
            <w:r>
              <w:rPr>
                <w:szCs w:val="22"/>
              </w:rPr>
              <w:t>ä</w:t>
            </w:r>
            <w:r w:rsidRPr="00A653D3">
              <w:rPr>
                <w:szCs w:val="22"/>
              </w:rPr>
              <w:t>tvollportionen t</w:t>
            </w:r>
            <w:r>
              <w:rPr>
                <w:szCs w:val="22"/>
              </w:rPr>
              <w:t>ä</w:t>
            </w:r>
            <w:r w:rsidRPr="00A653D3">
              <w:rPr>
                <w:szCs w:val="22"/>
              </w:rPr>
              <w:t>glich hergestellt</w:t>
            </w:r>
            <w:r>
              <w:rPr>
                <w:szCs w:val="22"/>
              </w:rPr>
              <w:t xml:space="preserve"> </w:t>
            </w:r>
            <w:r w:rsidRPr="00A653D3">
              <w:rPr>
                <w:szCs w:val="22"/>
              </w:rPr>
              <w:t>werden, durch ausdr</w:t>
            </w:r>
            <w:r>
              <w:rPr>
                <w:szCs w:val="22"/>
              </w:rPr>
              <w:t>ü</w:t>
            </w:r>
            <w:r w:rsidRPr="00A653D3">
              <w:rPr>
                <w:szCs w:val="22"/>
              </w:rPr>
              <w:t>ckliche Anordnung bestellt sind.</w:t>
            </w:r>
          </w:p>
          <w:p w:rsidR="00A653D3" w:rsidRPr="00A653D3" w:rsidRDefault="00A653D3" w:rsidP="00A653D3">
            <w:pPr>
              <w:spacing w:before="120" w:after="120"/>
              <w:rPr>
                <w:szCs w:val="22"/>
              </w:rPr>
            </w:pPr>
            <w:r w:rsidRPr="00A653D3">
              <w:rPr>
                <w:szCs w:val="22"/>
              </w:rPr>
              <w:t>(Hierzu Protokollerkl</w:t>
            </w:r>
            <w:r>
              <w:rPr>
                <w:szCs w:val="22"/>
              </w:rPr>
              <w:t>ä</w:t>
            </w:r>
            <w:r w:rsidRPr="00A653D3">
              <w:rPr>
                <w:szCs w:val="22"/>
              </w:rPr>
              <w:t>rungen Nrn. 10 u. 18)</w:t>
            </w:r>
          </w:p>
        </w:tc>
        <w:tc>
          <w:tcPr>
            <w:tcW w:w="1701" w:type="dxa"/>
          </w:tcPr>
          <w:p w:rsidR="00A653D3" w:rsidRPr="00A653D3" w:rsidRDefault="00A653D3" w:rsidP="006877F5">
            <w:pPr>
              <w:spacing w:before="120" w:after="120"/>
            </w:pPr>
            <w:proofErr w:type="spellStart"/>
            <w:r w:rsidRPr="00A653D3">
              <w:t>VIb</w:t>
            </w:r>
            <w:proofErr w:type="spellEnd"/>
            <w:r w:rsidRPr="00A653D3">
              <w:t xml:space="preserve"> Fgr. 13</w:t>
            </w:r>
            <w:r w:rsidR="006877F5">
              <w:br/>
            </w:r>
            <w:r w:rsidR="006877F5" w:rsidRPr="006877F5">
              <w:rPr>
                <w:i/>
                <w:sz w:val="20"/>
                <w:szCs w:val="20"/>
              </w:rPr>
              <w:t>(</w:t>
            </w:r>
            <w:proofErr w:type="spellStart"/>
            <w:r w:rsidR="006877F5" w:rsidRPr="006877F5">
              <w:rPr>
                <w:i/>
                <w:sz w:val="20"/>
                <w:szCs w:val="20"/>
              </w:rPr>
              <w:t>Vc</w:t>
            </w:r>
            <w:proofErr w:type="spellEnd"/>
            <w:r w:rsidR="006877F5" w:rsidRPr="006877F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6877F5">
              <w:rPr>
                <w:i/>
                <w:sz w:val="20"/>
                <w:szCs w:val="20"/>
              </w:rPr>
              <w:t>B</w:t>
            </w:r>
            <w:r w:rsidR="006877F5" w:rsidRPr="006877F5">
              <w:rPr>
                <w:i/>
                <w:sz w:val="20"/>
                <w:szCs w:val="20"/>
              </w:rPr>
              <w:t>ew</w:t>
            </w:r>
            <w:proofErr w:type="spellEnd"/>
            <w:r w:rsidR="006877F5" w:rsidRPr="006877F5">
              <w:rPr>
                <w:i/>
                <w:sz w:val="20"/>
                <w:szCs w:val="20"/>
              </w:rPr>
              <w:t>.)</w:t>
            </w:r>
            <w:r w:rsidR="006877F5" w:rsidRPr="006877F5">
              <w:rPr>
                <w:i/>
                <w:sz w:val="20"/>
                <w:szCs w:val="20"/>
              </w:rPr>
              <w:br/>
            </w:r>
          </w:p>
        </w:tc>
        <w:tc>
          <w:tcPr>
            <w:tcW w:w="1701" w:type="dxa"/>
          </w:tcPr>
          <w:p w:rsidR="00A653D3" w:rsidRPr="007B78B1" w:rsidRDefault="00C26044" w:rsidP="000763AE">
            <w:pPr>
              <w:spacing w:before="120" w:after="120"/>
              <w:rPr>
                <w:b/>
              </w:rPr>
            </w:pPr>
            <w:r w:rsidRPr="00C26044">
              <w:t>EG 6</w:t>
            </w:r>
            <w:r w:rsidRPr="00C26044">
              <w:br/>
            </w:r>
            <w:r w:rsidRPr="00C26044">
              <w:rPr>
                <w:i/>
                <w:sz w:val="20"/>
                <w:szCs w:val="20"/>
              </w:rPr>
              <w:t>(EG 8)</w:t>
            </w:r>
          </w:p>
        </w:tc>
        <w:tc>
          <w:tcPr>
            <w:tcW w:w="1559" w:type="dxa"/>
            <w:shd w:val="clear" w:color="auto" w:fill="auto"/>
          </w:tcPr>
          <w:p w:rsidR="00A653D3" w:rsidRPr="007B78B1" w:rsidRDefault="00A653D3" w:rsidP="000763AE">
            <w:pPr>
              <w:spacing w:before="120" w:after="120"/>
              <w:rPr>
                <w:b/>
              </w:rPr>
            </w:pPr>
          </w:p>
        </w:tc>
      </w:tr>
      <w:tr w:rsidR="006877F5" w:rsidRPr="00576A8F" w:rsidTr="0055228A">
        <w:tc>
          <w:tcPr>
            <w:tcW w:w="4786" w:type="dxa"/>
          </w:tcPr>
          <w:p w:rsidR="006877F5" w:rsidRPr="006877F5" w:rsidRDefault="006877F5" w:rsidP="006877F5">
            <w:pPr>
              <w:spacing w:before="120" w:after="120"/>
              <w:rPr>
                <w:szCs w:val="22"/>
              </w:rPr>
            </w:pPr>
            <w:r w:rsidRPr="001C6BC7">
              <w:rPr>
                <w:b/>
                <w:szCs w:val="22"/>
              </w:rPr>
              <w:t>Leiter/in von Diätküchen</w:t>
            </w:r>
            <w:r w:rsidRPr="006877F5">
              <w:rPr>
                <w:szCs w:val="22"/>
              </w:rPr>
              <w:t>, in denen durchschnittlich mindestens</w:t>
            </w:r>
            <w:r w:rsidR="001C6BC7">
              <w:rPr>
                <w:szCs w:val="22"/>
              </w:rPr>
              <w:t xml:space="preserve"> </w:t>
            </w:r>
            <w:r w:rsidRPr="006877F5">
              <w:rPr>
                <w:szCs w:val="22"/>
              </w:rPr>
              <w:t>200 Di</w:t>
            </w:r>
            <w:r>
              <w:rPr>
                <w:szCs w:val="22"/>
              </w:rPr>
              <w:t>ä</w:t>
            </w:r>
            <w:r w:rsidRPr="006877F5">
              <w:rPr>
                <w:szCs w:val="22"/>
              </w:rPr>
              <w:t>tvollportionen t</w:t>
            </w:r>
            <w:r>
              <w:rPr>
                <w:szCs w:val="22"/>
              </w:rPr>
              <w:t>ä</w:t>
            </w:r>
            <w:r w:rsidRPr="006877F5">
              <w:rPr>
                <w:szCs w:val="22"/>
              </w:rPr>
              <w:t>glich hergestellt werden.</w:t>
            </w:r>
          </w:p>
          <w:p w:rsidR="006877F5" w:rsidRPr="00A653D3" w:rsidRDefault="006877F5" w:rsidP="006877F5">
            <w:pPr>
              <w:spacing w:before="120" w:after="120"/>
              <w:rPr>
                <w:szCs w:val="22"/>
              </w:rPr>
            </w:pPr>
            <w:r w:rsidRPr="006877F5">
              <w:rPr>
                <w:szCs w:val="22"/>
              </w:rPr>
              <w:t>(Hierzu Protokollerkl</w:t>
            </w:r>
            <w:r>
              <w:rPr>
                <w:szCs w:val="22"/>
              </w:rPr>
              <w:t>ä</w:t>
            </w:r>
            <w:r w:rsidRPr="006877F5">
              <w:rPr>
                <w:szCs w:val="22"/>
              </w:rPr>
              <w:t>rung Nr. 10)</w:t>
            </w:r>
          </w:p>
        </w:tc>
        <w:tc>
          <w:tcPr>
            <w:tcW w:w="1701" w:type="dxa"/>
          </w:tcPr>
          <w:p w:rsidR="006877F5" w:rsidRPr="00A653D3" w:rsidRDefault="006877F5" w:rsidP="000763AE">
            <w:pPr>
              <w:spacing w:before="120" w:after="120"/>
            </w:pPr>
            <w:proofErr w:type="spellStart"/>
            <w:r>
              <w:t>Vc</w:t>
            </w:r>
            <w:proofErr w:type="spellEnd"/>
            <w:r>
              <w:t xml:space="preserve"> Fgr. 8</w:t>
            </w:r>
            <w:r>
              <w:br/>
            </w:r>
            <w:r w:rsidRPr="006877F5">
              <w:rPr>
                <w:i/>
                <w:sz w:val="20"/>
                <w:szCs w:val="20"/>
              </w:rPr>
              <w:t>(</w:t>
            </w:r>
            <w:proofErr w:type="spellStart"/>
            <w:r w:rsidRPr="006877F5">
              <w:rPr>
                <w:i/>
                <w:sz w:val="20"/>
                <w:szCs w:val="20"/>
              </w:rPr>
              <w:t>Vb</w:t>
            </w:r>
            <w:proofErr w:type="spellEnd"/>
            <w:r w:rsidRPr="006877F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6877F5">
              <w:rPr>
                <w:i/>
                <w:sz w:val="20"/>
                <w:szCs w:val="20"/>
              </w:rPr>
              <w:t>Bew</w:t>
            </w:r>
            <w:proofErr w:type="spellEnd"/>
            <w:r w:rsidRPr="006877F5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6877F5" w:rsidRPr="007B78B1" w:rsidRDefault="00C26044" w:rsidP="000763AE">
            <w:pPr>
              <w:spacing w:before="120" w:after="120"/>
              <w:rPr>
                <w:b/>
              </w:rPr>
            </w:pPr>
            <w:r w:rsidRPr="00C26044">
              <w:t>EG 6</w:t>
            </w:r>
            <w:r w:rsidRPr="00C26044">
              <w:br/>
            </w:r>
            <w:r w:rsidRPr="00C26044">
              <w:rPr>
                <w:i/>
                <w:sz w:val="20"/>
                <w:szCs w:val="20"/>
              </w:rPr>
              <w:t>(EG 8)</w:t>
            </w:r>
          </w:p>
        </w:tc>
        <w:tc>
          <w:tcPr>
            <w:tcW w:w="1559" w:type="dxa"/>
            <w:shd w:val="clear" w:color="auto" w:fill="auto"/>
          </w:tcPr>
          <w:p w:rsidR="006877F5" w:rsidRPr="007B78B1" w:rsidRDefault="006877F5" w:rsidP="000763AE">
            <w:pPr>
              <w:spacing w:before="120" w:after="120"/>
              <w:rPr>
                <w:b/>
              </w:rPr>
            </w:pPr>
          </w:p>
        </w:tc>
      </w:tr>
      <w:tr w:rsidR="006877F5" w:rsidRPr="00576A8F" w:rsidTr="0055228A">
        <w:tc>
          <w:tcPr>
            <w:tcW w:w="4786" w:type="dxa"/>
          </w:tcPr>
          <w:p w:rsidR="006877F5" w:rsidRPr="006877F5" w:rsidRDefault="006877F5" w:rsidP="006877F5">
            <w:pPr>
              <w:spacing w:before="120" w:after="120"/>
              <w:rPr>
                <w:szCs w:val="22"/>
              </w:rPr>
            </w:pPr>
            <w:r w:rsidRPr="001C6BC7">
              <w:rPr>
                <w:b/>
                <w:szCs w:val="22"/>
              </w:rPr>
              <w:t>Ständige Vertreter/in</w:t>
            </w:r>
            <w:r w:rsidRPr="006877F5">
              <w:rPr>
                <w:szCs w:val="22"/>
              </w:rPr>
              <w:t xml:space="preserve"> v</w:t>
            </w:r>
            <w:r>
              <w:rPr>
                <w:szCs w:val="22"/>
              </w:rPr>
              <w:t>.</w:t>
            </w:r>
            <w:r w:rsidRPr="006877F5">
              <w:rPr>
                <w:szCs w:val="22"/>
              </w:rPr>
              <w:t xml:space="preserve"> Leiter</w:t>
            </w:r>
            <w:r>
              <w:rPr>
                <w:szCs w:val="22"/>
              </w:rPr>
              <w:t>/</w:t>
            </w:r>
            <w:r w:rsidRPr="006877F5">
              <w:rPr>
                <w:szCs w:val="22"/>
              </w:rPr>
              <w:t>in von Di</w:t>
            </w:r>
            <w:r>
              <w:rPr>
                <w:szCs w:val="22"/>
              </w:rPr>
              <w:t>ä</w:t>
            </w:r>
            <w:r w:rsidRPr="006877F5">
              <w:rPr>
                <w:szCs w:val="22"/>
              </w:rPr>
              <w:t>tk</w:t>
            </w:r>
            <w:r>
              <w:rPr>
                <w:szCs w:val="22"/>
              </w:rPr>
              <w:t>ü</w:t>
            </w:r>
            <w:r w:rsidRPr="006877F5">
              <w:rPr>
                <w:szCs w:val="22"/>
              </w:rPr>
              <w:t>chen, in denen</w:t>
            </w:r>
            <w:r>
              <w:rPr>
                <w:szCs w:val="22"/>
              </w:rPr>
              <w:t xml:space="preserve"> </w:t>
            </w:r>
            <w:r w:rsidRPr="006877F5">
              <w:rPr>
                <w:szCs w:val="22"/>
              </w:rPr>
              <w:t>durchschnittlich mindestens 400 Di</w:t>
            </w:r>
            <w:r>
              <w:rPr>
                <w:szCs w:val="22"/>
              </w:rPr>
              <w:t>ä</w:t>
            </w:r>
            <w:r w:rsidRPr="006877F5">
              <w:rPr>
                <w:szCs w:val="22"/>
              </w:rPr>
              <w:t>tvollportionen t</w:t>
            </w:r>
            <w:r>
              <w:rPr>
                <w:szCs w:val="22"/>
              </w:rPr>
              <w:t>ä</w:t>
            </w:r>
            <w:r w:rsidRPr="006877F5">
              <w:rPr>
                <w:szCs w:val="22"/>
              </w:rPr>
              <w:t>glich hergestellt</w:t>
            </w:r>
            <w:r>
              <w:rPr>
                <w:szCs w:val="22"/>
              </w:rPr>
              <w:t xml:space="preserve"> </w:t>
            </w:r>
            <w:r w:rsidRPr="006877F5">
              <w:rPr>
                <w:szCs w:val="22"/>
              </w:rPr>
              <w:t>werden, durch ausdr</w:t>
            </w:r>
            <w:r>
              <w:rPr>
                <w:szCs w:val="22"/>
              </w:rPr>
              <w:t>ü</w:t>
            </w:r>
            <w:r w:rsidRPr="006877F5">
              <w:rPr>
                <w:szCs w:val="22"/>
              </w:rPr>
              <w:t>ckliche Anordnung bestellt sind.</w:t>
            </w:r>
          </w:p>
          <w:p w:rsidR="006877F5" w:rsidRPr="00A653D3" w:rsidRDefault="006877F5" w:rsidP="006877F5">
            <w:pPr>
              <w:spacing w:before="120" w:after="120"/>
              <w:rPr>
                <w:szCs w:val="22"/>
              </w:rPr>
            </w:pPr>
            <w:r w:rsidRPr="006877F5">
              <w:rPr>
                <w:szCs w:val="22"/>
              </w:rPr>
              <w:t>(Hierzu Protokollerkl</w:t>
            </w:r>
            <w:r>
              <w:rPr>
                <w:szCs w:val="22"/>
              </w:rPr>
              <w:t>ä</w:t>
            </w:r>
            <w:r w:rsidRPr="006877F5">
              <w:rPr>
                <w:szCs w:val="22"/>
              </w:rPr>
              <w:t>rungen Nrn. 10 und 18)</w:t>
            </w:r>
          </w:p>
        </w:tc>
        <w:tc>
          <w:tcPr>
            <w:tcW w:w="1701" w:type="dxa"/>
          </w:tcPr>
          <w:p w:rsidR="006877F5" w:rsidRPr="00A653D3" w:rsidRDefault="006877F5" w:rsidP="000763AE">
            <w:pPr>
              <w:spacing w:before="120" w:after="120"/>
            </w:pPr>
            <w:proofErr w:type="spellStart"/>
            <w:r>
              <w:t>Vc</w:t>
            </w:r>
            <w:proofErr w:type="spellEnd"/>
            <w:r>
              <w:t xml:space="preserve"> Fgr. 9</w:t>
            </w:r>
            <w:r>
              <w:br/>
            </w:r>
            <w:r w:rsidRPr="006877F5">
              <w:rPr>
                <w:i/>
                <w:sz w:val="20"/>
                <w:szCs w:val="20"/>
              </w:rPr>
              <w:t>(</w:t>
            </w:r>
            <w:proofErr w:type="spellStart"/>
            <w:r w:rsidRPr="006877F5">
              <w:rPr>
                <w:i/>
                <w:sz w:val="20"/>
                <w:szCs w:val="20"/>
              </w:rPr>
              <w:t>Vb</w:t>
            </w:r>
            <w:proofErr w:type="spellEnd"/>
            <w:r w:rsidRPr="006877F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6877F5">
              <w:rPr>
                <w:i/>
                <w:sz w:val="20"/>
                <w:szCs w:val="20"/>
              </w:rPr>
              <w:t>Bew</w:t>
            </w:r>
            <w:proofErr w:type="spellEnd"/>
            <w:r w:rsidRPr="006877F5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6877F5" w:rsidRPr="007B78B1" w:rsidRDefault="00C26044" w:rsidP="00C26044">
            <w:pPr>
              <w:spacing w:before="120" w:after="120"/>
              <w:rPr>
                <w:b/>
              </w:rPr>
            </w:pPr>
            <w:r w:rsidRPr="00C26044">
              <w:t xml:space="preserve">EG </w:t>
            </w:r>
            <w:r>
              <w:t>8</w:t>
            </w:r>
            <w:r w:rsidRPr="00C26044">
              <w:br/>
            </w:r>
            <w:r w:rsidRPr="00C26044">
              <w:rPr>
                <w:i/>
                <w:sz w:val="20"/>
                <w:szCs w:val="20"/>
              </w:rPr>
              <w:t xml:space="preserve">(EG </w:t>
            </w:r>
            <w:r>
              <w:rPr>
                <w:i/>
                <w:sz w:val="20"/>
                <w:szCs w:val="20"/>
              </w:rPr>
              <w:t>9 -klein-</w:t>
            </w:r>
            <w:r w:rsidRPr="00C26044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6877F5" w:rsidRPr="007B78B1" w:rsidRDefault="006877F5" w:rsidP="000763AE">
            <w:pPr>
              <w:spacing w:before="120" w:after="120"/>
              <w:rPr>
                <w:b/>
              </w:rPr>
            </w:pPr>
          </w:p>
        </w:tc>
      </w:tr>
      <w:tr w:rsidR="006877F5" w:rsidRPr="00576A8F" w:rsidTr="0055228A">
        <w:tc>
          <w:tcPr>
            <w:tcW w:w="4786" w:type="dxa"/>
          </w:tcPr>
          <w:p w:rsidR="006877F5" w:rsidRPr="006877F5" w:rsidRDefault="006877F5" w:rsidP="006877F5">
            <w:pPr>
              <w:spacing w:before="120" w:after="120"/>
              <w:rPr>
                <w:szCs w:val="22"/>
              </w:rPr>
            </w:pPr>
            <w:r w:rsidRPr="001C6BC7">
              <w:rPr>
                <w:b/>
                <w:szCs w:val="22"/>
              </w:rPr>
              <w:t>Leiterin von Diätküchen</w:t>
            </w:r>
            <w:r w:rsidRPr="006877F5">
              <w:rPr>
                <w:szCs w:val="22"/>
              </w:rPr>
              <w:t>, in denen durchschnittlich mindestens 400 Di</w:t>
            </w:r>
            <w:r>
              <w:rPr>
                <w:szCs w:val="22"/>
              </w:rPr>
              <w:t>ä</w:t>
            </w:r>
            <w:r w:rsidRPr="006877F5">
              <w:rPr>
                <w:szCs w:val="22"/>
              </w:rPr>
              <w:t>tvollportionen</w:t>
            </w:r>
            <w:r>
              <w:rPr>
                <w:szCs w:val="22"/>
              </w:rPr>
              <w:t xml:space="preserve"> </w:t>
            </w:r>
            <w:r w:rsidRPr="006877F5">
              <w:rPr>
                <w:szCs w:val="22"/>
              </w:rPr>
              <w:t>t</w:t>
            </w:r>
            <w:r>
              <w:rPr>
                <w:szCs w:val="22"/>
              </w:rPr>
              <w:t>ä</w:t>
            </w:r>
            <w:r w:rsidRPr="006877F5">
              <w:rPr>
                <w:szCs w:val="22"/>
              </w:rPr>
              <w:t>glich hergestellt werden.</w:t>
            </w:r>
          </w:p>
          <w:p w:rsidR="006877F5" w:rsidRPr="006877F5" w:rsidRDefault="006877F5" w:rsidP="006877F5">
            <w:pPr>
              <w:spacing w:before="120" w:after="120"/>
              <w:rPr>
                <w:szCs w:val="22"/>
              </w:rPr>
            </w:pPr>
            <w:r w:rsidRPr="006877F5">
              <w:rPr>
                <w:szCs w:val="22"/>
              </w:rPr>
              <w:t>(Hierzu Protokollerkl</w:t>
            </w:r>
            <w:r>
              <w:rPr>
                <w:szCs w:val="22"/>
              </w:rPr>
              <w:t>ä</w:t>
            </w:r>
            <w:r w:rsidRPr="006877F5">
              <w:rPr>
                <w:szCs w:val="22"/>
              </w:rPr>
              <w:t>rung Nr. 10)</w:t>
            </w:r>
          </w:p>
        </w:tc>
        <w:tc>
          <w:tcPr>
            <w:tcW w:w="1701" w:type="dxa"/>
          </w:tcPr>
          <w:p w:rsidR="006877F5" w:rsidRDefault="006877F5" w:rsidP="000763AE">
            <w:pPr>
              <w:spacing w:before="120" w:after="120"/>
            </w:pPr>
            <w:proofErr w:type="spellStart"/>
            <w:r>
              <w:t>Vb</w:t>
            </w:r>
            <w:proofErr w:type="spellEnd"/>
            <w:r>
              <w:t xml:space="preserve"> Fgr. 8</w:t>
            </w:r>
            <w:r w:rsidR="00C26044">
              <w:br/>
            </w:r>
            <w:r w:rsidR="00C26044" w:rsidRPr="00C26044">
              <w:rPr>
                <w:i/>
                <w:sz w:val="20"/>
                <w:szCs w:val="20"/>
              </w:rPr>
              <w:t>(</w:t>
            </w:r>
            <w:proofErr w:type="spellStart"/>
            <w:r w:rsidR="00C26044" w:rsidRPr="00C26044">
              <w:rPr>
                <w:i/>
                <w:sz w:val="20"/>
                <w:szCs w:val="20"/>
              </w:rPr>
              <w:t>IVb</w:t>
            </w:r>
            <w:proofErr w:type="spellEnd"/>
            <w:r w:rsidR="00C26044" w:rsidRPr="00C26044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C26044" w:rsidRPr="00C26044">
              <w:rPr>
                <w:i/>
                <w:sz w:val="20"/>
                <w:szCs w:val="20"/>
              </w:rPr>
              <w:t>Bew</w:t>
            </w:r>
            <w:proofErr w:type="spellEnd"/>
            <w:r w:rsidR="00C26044" w:rsidRPr="00C26044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6877F5" w:rsidRPr="007B78B1" w:rsidRDefault="00C26044" w:rsidP="001C6BC7">
            <w:pPr>
              <w:spacing w:before="120" w:after="120"/>
              <w:rPr>
                <w:b/>
              </w:rPr>
            </w:pPr>
            <w:r w:rsidRPr="00C26044">
              <w:t xml:space="preserve">EG </w:t>
            </w:r>
            <w:r w:rsidR="001C6BC7">
              <w:t>9</w:t>
            </w:r>
            <w:r w:rsidRPr="00C26044">
              <w:br/>
            </w:r>
            <w:r w:rsidRPr="00C26044">
              <w:rPr>
                <w:i/>
                <w:sz w:val="20"/>
                <w:szCs w:val="20"/>
              </w:rPr>
              <w:t>(</w:t>
            </w:r>
          </w:p>
        </w:tc>
        <w:tc>
          <w:tcPr>
            <w:tcW w:w="1559" w:type="dxa"/>
            <w:shd w:val="clear" w:color="auto" w:fill="auto"/>
          </w:tcPr>
          <w:p w:rsidR="006877F5" w:rsidRPr="007B78B1" w:rsidRDefault="006877F5" w:rsidP="000763AE">
            <w:pPr>
              <w:spacing w:before="120" w:after="120"/>
              <w:rPr>
                <w:b/>
              </w:rPr>
            </w:pPr>
          </w:p>
        </w:tc>
      </w:tr>
      <w:tr w:rsidR="006877F5" w:rsidRPr="00576A8F" w:rsidTr="0055228A">
        <w:tc>
          <w:tcPr>
            <w:tcW w:w="4786" w:type="dxa"/>
          </w:tcPr>
          <w:p w:rsidR="00C26044" w:rsidRDefault="006877F5" w:rsidP="00C26044">
            <w:pPr>
              <w:spacing w:before="120" w:after="120"/>
              <w:rPr>
                <w:szCs w:val="22"/>
              </w:rPr>
            </w:pPr>
            <w:r w:rsidRPr="001C6BC7">
              <w:rPr>
                <w:b/>
                <w:szCs w:val="22"/>
              </w:rPr>
              <w:t>Lehrkr</w:t>
            </w:r>
            <w:r w:rsidR="00C26044" w:rsidRPr="001C6BC7">
              <w:rPr>
                <w:b/>
                <w:szCs w:val="22"/>
              </w:rPr>
              <w:t>ä</w:t>
            </w:r>
            <w:r w:rsidRPr="001C6BC7">
              <w:rPr>
                <w:b/>
                <w:szCs w:val="22"/>
              </w:rPr>
              <w:t>fte</w:t>
            </w:r>
            <w:r w:rsidRPr="006877F5">
              <w:rPr>
                <w:szCs w:val="22"/>
              </w:rPr>
              <w:t xml:space="preserve"> an staatlich anerkannten Lehranstalten f</w:t>
            </w:r>
            <w:r w:rsidR="00C26044">
              <w:rPr>
                <w:szCs w:val="22"/>
              </w:rPr>
              <w:t>ü</w:t>
            </w:r>
            <w:r w:rsidRPr="006877F5">
              <w:rPr>
                <w:szCs w:val="22"/>
              </w:rPr>
              <w:t>r Di</w:t>
            </w:r>
            <w:r w:rsidR="00C26044">
              <w:rPr>
                <w:szCs w:val="22"/>
              </w:rPr>
              <w:t>ä</w:t>
            </w:r>
            <w:r w:rsidRPr="006877F5">
              <w:rPr>
                <w:szCs w:val="22"/>
              </w:rPr>
              <w:t>tassistentinnen</w:t>
            </w:r>
            <w:r w:rsidR="00C26044">
              <w:rPr>
                <w:szCs w:val="22"/>
              </w:rPr>
              <w:t xml:space="preserve"> </w:t>
            </w:r>
          </w:p>
          <w:p w:rsidR="006877F5" w:rsidRPr="006877F5" w:rsidRDefault="006877F5" w:rsidP="00C26044">
            <w:pPr>
              <w:spacing w:before="120" w:after="120"/>
              <w:rPr>
                <w:szCs w:val="22"/>
              </w:rPr>
            </w:pPr>
            <w:r w:rsidRPr="006877F5">
              <w:rPr>
                <w:szCs w:val="22"/>
              </w:rPr>
              <w:t>(Hierzu Protokollerkl</w:t>
            </w:r>
            <w:r w:rsidR="00C26044">
              <w:rPr>
                <w:szCs w:val="22"/>
              </w:rPr>
              <w:t>ä</w:t>
            </w:r>
            <w:r w:rsidRPr="006877F5">
              <w:rPr>
                <w:szCs w:val="22"/>
              </w:rPr>
              <w:t>rung Nr. 3)</w:t>
            </w:r>
          </w:p>
        </w:tc>
        <w:tc>
          <w:tcPr>
            <w:tcW w:w="1701" w:type="dxa"/>
          </w:tcPr>
          <w:p w:rsidR="006877F5" w:rsidRDefault="00C26044" w:rsidP="000763AE">
            <w:pPr>
              <w:spacing w:before="120" w:after="120"/>
            </w:pPr>
            <w:proofErr w:type="spellStart"/>
            <w:r>
              <w:t>Vb</w:t>
            </w:r>
            <w:proofErr w:type="spellEnd"/>
            <w:r>
              <w:t xml:space="preserve"> Fgr. 10</w:t>
            </w:r>
            <w:r>
              <w:br/>
            </w:r>
            <w:r w:rsidRPr="00C26044">
              <w:rPr>
                <w:i/>
                <w:sz w:val="20"/>
                <w:szCs w:val="20"/>
              </w:rPr>
              <w:t>(</w:t>
            </w:r>
            <w:proofErr w:type="spellStart"/>
            <w:r w:rsidRPr="00C26044">
              <w:rPr>
                <w:i/>
                <w:sz w:val="20"/>
                <w:szCs w:val="20"/>
              </w:rPr>
              <w:t>IVb</w:t>
            </w:r>
            <w:proofErr w:type="spellEnd"/>
            <w:r w:rsidRPr="00C26044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C26044">
              <w:rPr>
                <w:i/>
                <w:sz w:val="20"/>
                <w:szCs w:val="20"/>
              </w:rPr>
              <w:t>Bew</w:t>
            </w:r>
            <w:proofErr w:type="spellEnd"/>
            <w:r w:rsidRPr="00C26044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6877F5" w:rsidRPr="007B78B1" w:rsidRDefault="00C26044" w:rsidP="001C6BC7">
            <w:pPr>
              <w:spacing w:before="120" w:after="120"/>
              <w:rPr>
                <w:b/>
              </w:rPr>
            </w:pPr>
            <w:r w:rsidRPr="00C26044">
              <w:t xml:space="preserve">EG </w:t>
            </w:r>
            <w:r w:rsidR="001C6BC7">
              <w:t>9</w:t>
            </w:r>
            <w:r w:rsidRPr="00C26044">
              <w:br/>
            </w:r>
          </w:p>
        </w:tc>
        <w:tc>
          <w:tcPr>
            <w:tcW w:w="1559" w:type="dxa"/>
            <w:shd w:val="clear" w:color="auto" w:fill="auto"/>
          </w:tcPr>
          <w:p w:rsidR="006877F5" w:rsidRPr="007B78B1" w:rsidRDefault="006877F5" w:rsidP="000763AE">
            <w:pPr>
              <w:spacing w:before="120" w:after="120"/>
              <w:rPr>
                <w:b/>
              </w:rPr>
            </w:pPr>
          </w:p>
        </w:tc>
      </w:tr>
      <w:tr w:rsidR="006877F5" w:rsidRPr="00576A8F" w:rsidTr="0055228A">
        <w:tc>
          <w:tcPr>
            <w:tcW w:w="4786" w:type="dxa"/>
          </w:tcPr>
          <w:p w:rsidR="00C26044" w:rsidRPr="00C26044" w:rsidRDefault="00C26044" w:rsidP="00C26044">
            <w:pPr>
              <w:spacing w:before="120" w:after="120"/>
              <w:rPr>
                <w:szCs w:val="22"/>
              </w:rPr>
            </w:pPr>
            <w:r w:rsidRPr="001C6BC7">
              <w:rPr>
                <w:b/>
                <w:szCs w:val="22"/>
              </w:rPr>
              <w:t>Erste Lehrkräfte</w:t>
            </w:r>
            <w:r w:rsidRPr="00C26044">
              <w:rPr>
                <w:szCs w:val="22"/>
              </w:rPr>
              <w:t xml:space="preserve"> an staatlich anerkannten Lehranstalten f</w:t>
            </w:r>
            <w:r>
              <w:rPr>
                <w:szCs w:val="22"/>
              </w:rPr>
              <w:t>ü</w:t>
            </w:r>
            <w:r w:rsidRPr="00C26044">
              <w:rPr>
                <w:szCs w:val="22"/>
              </w:rPr>
              <w:t>r Di</w:t>
            </w:r>
            <w:r>
              <w:rPr>
                <w:szCs w:val="22"/>
              </w:rPr>
              <w:t>ä</w:t>
            </w:r>
            <w:r w:rsidRPr="00C26044">
              <w:rPr>
                <w:szCs w:val="22"/>
              </w:rPr>
              <w:t>tassistentinnen</w:t>
            </w:r>
          </w:p>
          <w:p w:rsidR="006877F5" w:rsidRPr="006877F5" w:rsidRDefault="00C26044" w:rsidP="00C26044">
            <w:pPr>
              <w:spacing w:before="120" w:after="120"/>
              <w:rPr>
                <w:szCs w:val="22"/>
              </w:rPr>
            </w:pPr>
            <w:r w:rsidRPr="00C26044">
              <w:rPr>
                <w:szCs w:val="22"/>
              </w:rPr>
              <w:t>(Hierzu Protokollerkl</w:t>
            </w:r>
            <w:r>
              <w:rPr>
                <w:szCs w:val="22"/>
              </w:rPr>
              <w:t>ä</w:t>
            </w:r>
            <w:r w:rsidRPr="00C26044">
              <w:rPr>
                <w:szCs w:val="22"/>
              </w:rPr>
              <w:t>rungen Nrn. 3 und 4)</w:t>
            </w:r>
          </w:p>
        </w:tc>
        <w:tc>
          <w:tcPr>
            <w:tcW w:w="1701" w:type="dxa"/>
          </w:tcPr>
          <w:p w:rsidR="006877F5" w:rsidRDefault="00C26044" w:rsidP="000763AE">
            <w:pPr>
              <w:spacing w:before="120" w:after="120"/>
            </w:pPr>
            <w:proofErr w:type="spellStart"/>
            <w:r>
              <w:t>IVb</w:t>
            </w:r>
            <w:proofErr w:type="spellEnd"/>
            <w:r>
              <w:t xml:space="preserve"> Fgr. 5</w:t>
            </w:r>
            <w:r>
              <w:br/>
            </w:r>
            <w:r w:rsidRPr="00C26044">
              <w:rPr>
                <w:i/>
                <w:sz w:val="20"/>
                <w:szCs w:val="20"/>
              </w:rPr>
              <w:t>(</w:t>
            </w:r>
            <w:proofErr w:type="spellStart"/>
            <w:r w:rsidRPr="00C26044">
              <w:rPr>
                <w:i/>
                <w:sz w:val="20"/>
                <w:szCs w:val="20"/>
              </w:rPr>
              <w:t>IVa</w:t>
            </w:r>
            <w:proofErr w:type="spellEnd"/>
            <w:r w:rsidRPr="00C26044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C26044">
              <w:rPr>
                <w:i/>
                <w:sz w:val="20"/>
                <w:szCs w:val="20"/>
              </w:rPr>
              <w:t>Bew</w:t>
            </w:r>
            <w:proofErr w:type="spellEnd"/>
            <w:r w:rsidRPr="00C26044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6877F5" w:rsidRPr="007B78B1" w:rsidRDefault="00C26044" w:rsidP="001C6BC7">
            <w:pPr>
              <w:spacing w:before="120" w:after="120"/>
              <w:rPr>
                <w:b/>
              </w:rPr>
            </w:pPr>
            <w:r w:rsidRPr="00C26044">
              <w:t xml:space="preserve">EG </w:t>
            </w:r>
            <w:r w:rsidR="001C6BC7">
              <w:t>10</w:t>
            </w:r>
            <w:r w:rsidRPr="00C26044">
              <w:br/>
            </w:r>
          </w:p>
        </w:tc>
        <w:tc>
          <w:tcPr>
            <w:tcW w:w="1559" w:type="dxa"/>
            <w:shd w:val="clear" w:color="auto" w:fill="auto"/>
          </w:tcPr>
          <w:p w:rsidR="006877F5" w:rsidRPr="007B78B1" w:rsidRDefault="006877F5" w:rsidP="000763AE">
            <w:pPr>
              <w:spacing w:before="120" w:after="120"/>
              <w:rPr>
                <w:b/>
              </w:rPr>
            </w:pPr>
          </w:p>
        </w:tc>
      </w:tr>
    </w:tbl>
    <w:p w:rsidR="00A35D39" w:rsidRDefault="00A35D39" w:rsidP="00FC0956"/>
    <w:sectPr w:rsidR="00A35D39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3BE5"/>
    <w:rsid w:val="0001508F"/>
    <w:rsid w:val="00053D9E"/>
    <w:rsid w:val="000B4891"/>
    <w:rsid w:val="00136548"/>
    <w:rsid w:val="00196533"/>
    <w:rsid w:val="001C6BC7"/>
    <w:rsid w:val="00256218"/>
    <w:rsid w:val="003170D8"/>
    <w:rsid w:val="003E4B8B"/>
    <w:rsid w:val="004175F2"/>
    <w:rsid w:val="004453B5"/>
    <w:rsid w:val="00540807"/>
    <w:rsid w:val="005616E9"/>
    <w:rsid w:val="005D197E"/>
    <w:rsid w:val="005E2151"/>
    <w:rsid w:val="00665954"/>
    <w:rsid w:val="00670D0B"/>
    <w:rsid w:val="0068533C"/>
    <w:rsid w:val="006877F5"/>
    <w:rsid w:val="006F7C75"/>
    <w:rsid w:val="0071573D"/>
    <w:rsid w:val="00735B2A"/>
    <w:rsid w:val="0078025D"/>
    <w:rsid w:val="00782911"/>
    <w:rsid w:val="007B23EB"/>
    <w:rsid w:val="007B573D"/>
    <w:rsid w:val="007B78B1"/>
    <w:rsid w:val="00812D1B"/>
    <w:rsid w:val="0081598C"/>
    <w:rsid w:val="008330F7"/>
    <w:rsid w:val="008477F8"/>
    <w:rsid w:val="009A7EC0"/>
    <w:rsid w:val="009B790A"/>
    <w:rsid w:val="00A30E0C"/>
    <w:rsid w:val="00A35D39"/>
    <w:rsid w:val="00A4425D"/>
    <w:rsid w:val="00A653D3"/>
    <w:rsid w:val="00AE00BF"/>
    <w:rsid w:val="00AF6FD2"/>
    <w:rsid w:val="00B65B9B"/>
    <w:rsid w:val="00BE1E9C"/>
    <w:rsid w:val="00C26044"/>
    <w:rsid w:val="00C27548"/>
    <w:rsid w:val="00C2788B"/>
    <w:rsid w:val="00C57D48"/>
    <w:rsid w:val="00C8718F"/>
    <w:rsid w:val="00CD48A0"/>
    <w:rsid w:val="00CE31B9"/>
    <w:rsid w:val="00D028C4"/>
    <w:rsid w:val="00DA46EA"/>
    <w:rsid w:val="00DC170B"/>
    <w:rsid w:val="00E00484"/>
    <w:rsid w:val="00E240DD"/>
    <w:rsid w:val="00E41A97"/>
    <w:rsid w:val="00E86B56"/>
    <w:rsid w:val="00E9543F"/>
    <w:rsid w:val="00E96772"/>
    <w:rsid w:val="00F23247"/>
    <w:rsid w:val="00F626E7"/>
    <w:rsid w:val="00F96B25"/>
    <w:rsid w:val="00FC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F212C-12AF-45AA-B4FE-09E662235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81D4FDD4.dotm</Template>
  <TotalTime>0</TotalTime>
  <Pages>2</Pages>
  <Words>398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2016-10-17T16:06:00Z</dcterms:created>
  <dcterms:modified xsi:type="dcterms:W3CDTF">2016-10-17T16:06:00Z</dcterms:modified>
</cp:coreProperties>
</file>